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53" w:rsidRPr="00A42215" w:rsidRDefault="00B57453" w:rsidP="009A5AD9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jc w:val="center"/>
        <w:rPr>
          <w:rFonts w:ascii="Myriad Pro" w:hAnsi="Myriad Pro"/>
          <w:color w:val="auto"/>
          <w:szCs w:val="32"/>
        </w:rPr>
      </w:pPr>
      <w:r w:rsidRPr="00A42215">
        <w:rPr>
          <w:rFonts w:ascii="Myriad Pro" w:hAnsi="Myriad Pro"/>
          <w:color w:val="auto"/>
          <w:szCs w:val="32"/>
        </w:rPr>
        <w:t>Opplysninger om tilbyder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  <w:r w:rsidRPr="00A42215">
        <w:rPr>
          <w:rFonts w:ascii="Myriad Pro" w:hAnsi="Myriad Pro"/>
        </w:rPr>
        <w:t>Opplysningene i dette skjemaet br</w:t>
      </w:r>
      <w:r w:rsidR="00986C75">
        <w:rPr>
          <w:rFonts w:ascii="Myriad Pro" w:hAnsi="Myriad Pro"/>
        </w:rPr>
        <w:t>ukes til utfylling av Forsvarsmateriells</w:t>
      </w:r>
      <w:r w:rsidRPr="00A42215">
        <w:rPr>
          <w:rFonts w:ascii="Myriad Pro" w:hAnsi="Myriad Pro"/>
        </w:rPr>
        <w:t xml:space="preserve"> kon</w:t>
      </w:r>
      <w:r w:rsidR="003F47AB" w:rsidRPr="00A42215">
        <w:rPr>
          <w:rFonts w:ascii="Myriad Pro" w:hAnsi="Myriad Pro"/>
        </w:rPr>
        <w:t>traktsforside og kontraktsbilag 3</w:t>
      </w:r>
      <w:r w:rsidRPr="00A42215">
        <w:rPr>
          <w:rFonts w:ascii="Myriad Pro" w:hAnsi="Myriad Pro"/>
        </w:rPr>
        <w:t>. Kontonummer skal oppgis for registrering av leverandøren i Forsvarets SAP-system.</w:t>
      </w:r>
    </w:p>
    <w:p w:rsidR="00B57453" w:rsidRPr="00A42215" w:rsidRDefault="00B57453" w:rsidP="009A5AD9">
      <w:pPr>
        <w:rPr>
          <w:rFonts w:ascii="Myriad Pro" w:hAnsi="Myriad Pro"/>
        </w:rPr>
      </w:pPr>
    </w:p>
    <w:p w:rsidR="00B57453" w:rsidRPr="00A42215" w:rsidRDefault="00B57453" w:rsidP="009A5AD9">
      <w:pPr>
        <w:rPr>
          <w:rFonts w:ascii="Myriad Pro" w:hAnsi="Myriad P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A1410A" w:rsidRPr="00A42215" w:rsidTr="00AD410C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firma: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211BA8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Organisasjonsnummer: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c>
          <w:tcPr>
            <w:tcW w:w="4606" w:type="dxa"/>
          </w:tcPr>
          <w:p w:rsidR="00B57453" w:rsidRDefault="00B57453" w:rsidP="009165B8">
            <w:pPr>
              <w:spacing w:line="276" w:lineRule="auto"/>
              <w:rPr>
                <w:rFonts w:ascii="Myriad Pro" w:hAnsi="Myriad Pro"/>
                <w:i/>
                <w:sz w:val="20"/>
                <w:szCs w:val="20"/>
              </w:rPr>
            </w:pPr>
            <w:r w:rsidRPr="00A42215">
              <w:rPr>
                <w:rFonts w:ascii="Myriad Pro" w:hAnsi="Myriad Pro"/>
              </w:rPr>
              <w:t>Firmaets kontonummer:</w:t>
            </w:r>
            <w:r w:rsidRPr="00A42215">
              <w:rPr>
                <w:rFonts w:ascii="Myriad Pro" w:hAnsi="Myriad Pro"/>
              </w:rPr>
              <w:br/>
            </w:r>
            <w:r w:rsidRPr="00A42215">
              <w:rPr>
                <w:rFonts w:ascii="Myriad Pro" w:hAnsi="Myriad Pro"/>
                <w:i/>
                <w:sz w:val="20"/>
                <w:szCs w:val="20"/>
              </w:rPr>
              <w:t>(Kontonummeret skal være det kontonummeret firmaet vil benytte ved fakturering)</w:t>
            </w:r>
          </w:p>
          <w:p w:rsidR="00343427" w:rsidRPr="00A42215" w:rsidRDefault="00343427" w:rsidP="009165B8">
            <w:pPr>
              <w:spacing w:line="276" w:lineRule="auto"/>
              <w:rPr>
                <w:rFonts w:ascii="Myriad Pro" w:hAnsi="Myriad Pro"/>
                <w:i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54205A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Besøksadresse: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AA5052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17375">
        <w:trPr>
          <w:trHeight w:val="1727"/>
        </w:trPr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person(er) som skal signere avtalen:</w:t>
            </w:r>
          </w:p>
          <w:p w:rsidR="00A1410A" w:rsidRPr="00A42215" w:rsidRDefault="00A1410A" w:rsidP="009A5AD9">
            <w:pPr>
              <w:rPr>
                <w:rFonts w:ascii="Myriad Pro" w:hAnsi="Myriad Pro"/>
                <w:sz w:val="20"/>
                <w:szCs w:val="20"/>
              </w:rPr>
            </w:pPr>
            <w:r w:rsidRPr="00A42215">
              <w:rPr>
                <w:rFonts w:ascii="Myriad Pro" w:hAnsi="Myriad Pro"/>
                <w:i/>
                <w:sz w:val="20"/>
                <w:szCs w:val="20"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2B719A">
        <w:trPr>
          <w:trHeight w:val="577"/>
        </w:trPr>
        <w:tc>
          <w:tcPr>
            <w:tcW w:w="4606" w:type="dxa"/>
          </w:tcPr>
          <w:p w:rsidR="00A1410A" w:rsidRDefault="00075139" w:rsidP="00A94C9C">
            <w:pPr>
              <w:spacing w:line="276" w:lineRule="auto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Kontaktperson hos leverandøren</w:t>
            </w:r>
          </w:p>
          <w:p w:rsidR="00343427" w:rsidRPr="00A42215" w:rsidRDefault="00343427" w:rsidP="00A94C9C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CF6EF1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stilling: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:rsidTr="003A18B5">
        <w:trPr>
          <w:trHeight w:val="513"/>
        </w:trPr>
        <w:tc>
          <w:tcPr>
            <w:tcW w:w="4606" w:type="dxa"/>
          </w:tcPr>
          <w:p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telefonnummer: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:rsidTr="00A1410A">
        <w:trPr>
          <w:trHeight w:val="441"/>
        </w:trPr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e-postadresse:</w:t>
            </w:r>
          </w:p>
          <w:p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:rsidR="00B57453" w:rsidRPr="00A42215" w:rsidRDefault="00B57453" w:rsidP="009A5AD9">
      <w:pPr>
        <w:rPr>
          <w:rFonts w:ascii="Myriad Pro" w:hAnsi="Myriad Pro"/>
        </w:rPr>
      </w:pPr>
    </w:p>
    <w:sectPr w:rsidR="00B57453" w:rsidRPr="00A42215" w:rsidSect="00AB21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53" w:rsidRDefault="00B57453" w:rsidP="009A5AD9">
      <w:r>
        <w:separator/>
      </w:r>
    </w:p>
  </w:endnote>
  <w:endnote w:type="continuationSeparator" w:id="0">
    <w:p w:rsidR="00B57453" w:rsidRDefault="00B57453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53" w:rsidRDefault="00B57453" w:rsidP="009A5AD9">
      <w:r>
        <w:separator/>
      </w:r>
    </w:p>
  </w:footnote>
  <w:footnote w:type="continuationSeparator" w:id="0">
    <w:p w:rsidR="00B57453" w:rsidRDefault="00B57453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453" w:rsidRPr="00016128" w:rsidRDefault="001C58D3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="Myriad Pro" w:hAnsi="Myriad Pro" w:cs="Times New Roman"/>
        <w:sz w:val="18"/>
        <w:szCs w:val="18"/>
      </w:rPr>
    </w:pPr>
    <w:r>
      <w:rPr>
        <w:b/>
        <w:bCs/>
        <w:color w:val="000000"/>
        <w:sz w:val="20"/>
        <w:szCs w:val="20"/>
      </w:rPr>
      <w:t>2019034297</w:t>
    </w:r>
    <w:r>
      <w:rPr>
        <w:color w:val="000000"/>
        <w:sz w:val="20"/>
        <w:szCs w:val="20"/>
      </w:rPr>
      <w:t xml:space="preserve"> </w:t>
    </w:r>
    <w:r>
      <w:rPr>
        <w:b/>
        <w:bCs/>
        <w:color w:val="000000"/>
        <w:sz w:val="20"/>
        <w:szCs w:val="20"/>
      </w:rPr>
      <w:t>Anskaffelse av RPA</w:t>
    </w:r>
    <w:bookmarkStart w:id="0" w:name="_GoBack"/>
    <w:bookmarkEnd w:id="0"/>
    <w:r w:rsidR="00B57453" w:rsidRPr="00016128">
      <w:rPr>
        <w:rFonts w:ascii="Myriad Pro" w:hAnsi="Myriad Pro"/>
        <w:sz w:val="18"/>
        <w:szCs w:val="18"/>
      </w:rPr>
      <w:tab/>
    </w:r>
    <w:r w:rsidR="00B57453" w:rsidRPr="00016128">
      <w:rPr>
        <w:rFonts w:ascii="Myriad Pro" w:hAnsi="Myriad Pro"/>
        <w:sz w:val="18"/>
        <w:szCs w:val="18"/>
      </w:rPr>
      <w:tab/>
      <w:t xml:space="preserve">Side 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="00B57453" w:rsidRPr="00016128">
      <w:rPr>
        <w:rStyle w:val="Sidetall"/>
        <w:rFonts w:ascii="Myriad Pro" w:hAnsi="Myriad Pro" w:cs="Arial"/>
        <w:sz w:val="18"/>
        <w:szCs w:val="18"/>
      </w:rPr>
      <w:instrText xml:space="preserve"> PAGE </w:instrTex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>
      <w:rPr>
        <w:rStyle w:val="Sidetall"/>
        <w:rFonts w:ascii="Myriad Pro" w:hAnsi="Myriad Pro" w:cs="Arial"/>
        <w:noProof/>
        <w:sz w:val="18"/>
        <w:szCs w:val="18"/>
      </w:rPr>
      <w:t>1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end"/>
    </w:r>
    <w:r w:rsidR="00B57453" w:rsidRPr="00016128">
      <w:rPr>
        <w:rStyle w:val="Sidetall"/>
        <w:rFonts w:ascii="Myriad Pro" w:hAnsi="Myriad Pro" w:cs="Arial"/>
        <w:sz w:val="18"/>
        <w:szCs w:val="18"/>
      </w:rPr>
      <w:t xml:space="preserve"> av 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="00B57453" w:rsidRPr="00016128">
      <w:rPr>
        <w:rStyle w:val="Sidetall"/>
        <w:rFonts w:ascii="Myriad Pro" w:hAnsi="Myriad Pro" w:cs="Arial"/>
        <w:sz w:val="18"/>
        <w:szCs w:val="18"/>
      </w:rPr>
      <w:instrText xml:space="preserve"> numpages </w:instrTex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>
      <w:rPr>
        <w:rStyle w:val="Sidetall"/>
        <w:rFonts w:ascii="Myriad Pro" w:hAnsi="Myriad Pro" w:cs="Arial"/>
        <w:noProof/>
        <w:sz w:val="18"/>
        <w:szCs w:val="18"/>
      </w:rPr>
      <w:t>1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end"/>
    </w:r>
  </w:p>
  <w:p w:rsidR="00B57453" w:rsidRDefault="00B57453" w:rsidP="009A5AD9">
    <w:pPr>
      <w:pStyle w:val="Topptekst"/>
    </w:pPr>
  </w:p>
  <w:p w:rsidR="00B57453" w:rsidRDefault="00B57453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B1B" w:rsidRDefault="00355B1B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AD9"/>
    <w:rsid w:val="00003988"/>
    <w:rsid w:val="00012EE5"/>
    <w:rsid w:val="00016128"/>
    <w:rsid w:val="000260A1"/>
    <w:rsid w:val="0005525F"/>
    <w:rsid w:val="00075139"/>
    <w:rsid w:val="00083E34"/>
    <w:rsid w:val="000B7981"/>
    <w:rsid w:val="000E47BC"/>
    <w:rsid w:val="00166A68"/>
    <w:rsid w:val="001C2132"/>
    <w:rsid w:val="001C58D3"/>
    <w:rsid w:val="00241CE3"/>
    <w:rsid w:val="002828A9"/>
    <w:rsid w:val="002A768A"/>
    <w:rsid w:val="00332430"/>
    <w:rsid w:val="00343427"/>
    <w:rsid w:val="00355B1B"/>
    <w:rsid w:val="003855D5"/>
    <w:rsid w:val="003F47AB"/>
    <w:rsid w:val="0041349D"/>
    <w:rsid w:val="00454DB0"/>
    <w:rsid w:val="004C206B"/>
    <w:rsid w:val="004F711B"/>
    <w:rsid w:val="00570D43"/>
    <w:rsid w:val="00576025"/>
    <w:rsid w:val="00581743"/>
    <w:rsid w:val="00581A59"/>
    <w:rsid w:val="005963D8"/>
    <w:rsid w:val="005A0A45"/>
    <w:rsid w:val="005A61A2"/>
    <w:rsid w:val="005E28E3"/>
    <w:rsid w:val="006204E0"/>
    <w:rsid w:val="006F2BFF"/>
    <w:rsid w:val="0071567C"/>
    <w:rsid w:val="007C3490"/>
    <w:rsid w:val="00804D4C"/>
    <w:rsid w:val="008169A9"/>
    <w:rsid w:val="008318E4"/>
    <w:rsid w:val="008878BA"/>
    <w:rsid w:val="008A0709"/>
    <w:rsid w:val="008B6C49"/>
    <w:rsid w:val="009165B8"/>
    <w:rsid w:val="009429FC"/>
    <w:rsid w:val="009661C0"/>
    <w:rsid w:val="00986C75"/>
    <w:rsid w:val="009A4AFB"/>
    <w:rsid w:val="009A5AD9"/>
    <w:rsid w:val="009A6B35"/>
    <w:rsid w:val="009B60F9"/>
    <w:rsid w:val="009F5268"/>
    <w:rsid w:val="00A10871"/>
    <w:rsid w:val="00A1410A"/>
    <w:rsid w:val="00A42215"/>
    <w:rsid w:val="00A57F07"/>
    <w:rsid w:val="00A57F32"/>
    <w:rsid w:val="00A92EDD"/>
    <w:rsid w:val="00A94C9C"/>
    <w:rsid w:val="00AA3087"/>
    <w:rsid w:val="00AB21CE"/>
    <w:rsid w:val="00B57453"/>
    <w:rsid w:val="00B958B2"/>
    <w:rsid w:val="00C106FE"/>
    <w:rsid w:val="00C871C7"/>
    <w:rsid w:val="00CD2680"/>
    <w:rsid w:val="00D21A6C"/>
    <w:rsid w:val="00D407C8"/>
    <w:rsid w:val="00D65795"/>
    <w:rsid w:val="00D71FF7"/>
    <w:rsid w:val="00D768F9"/>
    <w:rsid w:val="00D87350"/>
    <w:rsid w:val="00D9582F"/>
    <w:rsid w:val="00EB6ECD"/>
    <w:rsid w:val="00EC0833"/>
    <w:rsid w:val="00EE6B00"/>
    <w:rsid w:val="00EF3146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basedOn w:val="Merknadstekst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basedOn w:val="Standardskriftforavsnitt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A1410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1410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Overskrift1Tegn">
    <w:name w:val="Stil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C525872</Template>
  <TotalTime>20</TotalTime>
  <Pages>1</Pages>
  <Words>125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Gythfeldt, Olav Frøsøie</cp:lastModifiedBy>
  <cp:revision>33</cp:revision>
  <cp:lastPrinted>2017-02-21T09:54:00Z</cp:lastPrinted>
  <dcterms:created xsi:type="dcterms:W3CDTF">2011-09-14T18:43:00Z</dcterms:created>
  <dcterms:modified xsi:type="dcterms:W3CDTF">2019-09-17T09:13:00Z</dcterms:modified>
</cp:coreProperties>
</file>